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5DAF3" w14:textId="77777777" w:rsidR="00D476F4" w:rsidRDefault="00D476F4" w:rsidP="00DE525C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D07221A" w14:textId="77777777" w:rsidR="00D476F4" w:rsidRDefault="00D476F4" w:rsidP="00DE525C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54AEAB91" w14:textId="597D45F4" w:rsidR="00D476F4" w:rsidRPr="00D476F4" w:rsidRDefault="00D476F4" w:rsidP="00D476F4">
      <w:pPr>
        <w:tabs>
          <w:tab w:val="left" w:pos="-7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D476F4">
        <w:rPr>
          <w:rFonts w:cstheme="minorHAnsi"/>
          <w:sz w:val="24"/>
          <w:szCs w:val="24"/>
        </w:rPr>
        <w:t>Załącznik nr 4</w:t>
      </w:r>
    </w:p>
    <w:p w14:paraId="21E2DFE8" w14:textId="77777777" w:rsidR="00D476F4" w:rsidRDefault="00D476F4" w:rsidP="00DE525C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067F207B" w14:textId="77777777" w:rsidR="00D476F4" w:rsidRDefault="00D476F4" w:rsidP="00DE525C">
      <w:pPr>
        <w:shd w:val="clear" w:color="auto" w:fill="FFFFFF"/>
        <w:tabs>
          <w:tab w:val="left" w:pos="6630"/>
        </w:tabs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66C50B3F" w14:textId="77777777" w:rsidR="00DE525C" w:rsidRPr="006F1339" w:rsidRDefault="00DE525C" w:rsidP="00DE525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22134">
        <w:rPr>
          <w:rFonts w:ascii="Tahoma" w:hAnsi="Tahoma" w:cs="Tahoma"/>
          <w:sz w:val="20"/>
          <w:szCs w:val="20"/>
        </w:rPr>
        <w:t xml:space="preserve">……………………..………………….                                                                       …………………………………                                  (Wykonawca)                                                                                                </w:t>
      </w:r>
      <w:r w:rsidRPr="006F1339">
        <w:rPr>
          <w:rFonts w:ascii="Tahoma" w:hAnsi="Tahoma" w:cs="Tahoma"/>
          <w:sz w:val="20"/>
          <w:szCs w:val="20"/>
        </w:rPr>
        <w:t>( Miejscowość, data)</w:t>
      </w:r>
    </w:p>
    <w:p w14:paraId="304D6201" w14:textId="77777777" w:rsidR="00DE525C" w:rsidRPr="006F1339" w:rsidRDefault="00DE525C" w:rsidP="00DE525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3B58C58" w14:textId="77777777" w:rsidR="00DE525C" w:rsidRPr="006F1339" w:rsidRDefault="00DE525C" w:rsidP="00DE525C">
      <w:pPr>
        <w:rPr>
          <w:rFonts w:ascii="Tahoma" w:hAnsi="Tahoma" w:cs="Tahoma"/>
          <w:sz w:val="20"/>
          <w:szCs w:val="20"/>
        </w:rPr>
      </w:pPr>
    </w:p>
    <w:p w14:paraId="06D5C67E" w14:textId="77777777" w:rsidR="00DE525C" w:rsidRDefault="00DE525C" w:rsidP="00DE525C">
      <w:pPr>
        <w:jc w:val="center"/>
        <w:rPr>
          <w:rFonts w:ascii="Tahoma" w:hAnsi="Tahoma" w:cs="Tahoma"/>
          <w:b/>
          <w:i/>
          <w:sz w:val="20"/>
          <w:szCs w:val="20"/>
        </w:rPr>
      </w:pPr>
    </w:p>
    <w:p w14:paraId="522C7DEE" w14:textId="77777777" w:rsidR="00DE525C" w:rsidRPr="006A1A9A" w:rsidRDefault="00DE525C" w:rsidP="00DE525C">
      <w:pPr>
        <w:spacing w:line="360" w:lineRule="auto"/>
        <w:jc w:val="center"/>
        <w:rPr>
          <w:rFonts w:cstheme="minorHAnsi"/>
          <w:b/>
          <w:i/>
          <w:sz w:val="24"/>
          <w:szCs w:val="24"/>
        </w:rPr>
      </w:pPr>
      <w:r w:rsidRPr="006A1A9A">
        <w:rPr>
          <w:rFonts w:cstheme="minorHAnsi"/>
          <w:b/>
          <w:i/>
          <w:sz w:val="24"/>
          <w:szCs w:val="24"/>
        </w:rPr>
        <w:t xml:space="preserve">Oświadczenie dotyczące art. </w:t>
      </w:r>
      <w:r w:rsidRPr="001E0516">
        <w:rPr>
          <w:rFonts w:cstheme="minorHAnsi"/>
          <w:b/>
          <w:i/>
          <w:sz w:val="24"/>
          <w:szCs w:val="24"/>
        </w:rPr>
        <w:t>7 ustawy z dnia 13 kwietnia 2022r.</w:t>
      </w:r>
    </w:p>
    <w:p w14:paraId="0FE7E91B" w14:textId="12350C4C" w:rsidR="00DE525C" w:rsidRPr="006A1A9A" w:rsidRDefault="00DE525C" w:rsidP="00DE525C">
      <w:pPr>
        <w:tabs>
          <w:tab w:val="left" w:pos="-720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6A1A9A">
        <w:rPr>
          <w:rFonts w:cstheme="minorHAnsi"/>
          <w:sz w:val="24"/>
          <w:szCs w:val="24"/>
        </w:rPr>
        <w:t xml:space="preserve">W  związku ze złożeniem oferty na </w:t>
      </w:r>
      <w:r w:rsidR="000D04D6">
        <w:rPr>
          <w:rFonts w:cstheme="minorHAnsi"/>
          <w:b/>
          <w:bCs/>
          <w:sz w:val="24"/>
          <w:szCs w:val="24"/>
        </w:rPr>
        <w:t>świadczenie usług doradczych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6A1A9A">
        <w:rPr>
          <w:rFonts w:cstheme="minorHAnsi"/>
          <w:sz w:val="24"/>
          <w:szCs w:val="24"/>
        </w:rPr>
        <w:t>w ramach projektu p</w:t>
      </w:r>
      <w:r>
        <w:rPr>
          <w:rFonts w:cstheme="minorHAnsi"/>
          <w:sz w:val="24"/>
          <w:szCs w:val="24"/>
        </w:rPr>
        <w:t>n.</w:t>
      </w:r>
      <w:r w:rsidRPr="006A1A9A">
        <w:rPr>
          <w:rFonts w:cstheme="minorHAnsi"/>
          <w:sz w:val="24"/>
          <w:szCs w:val="24"/>
        </w:rPr>
        <w:t xml:space="preserve"> AKCJA ZAWODOWA TRANSFORMACJA </w:t>
      </w:r>
      <w:r w:rsidRPr="00BF080C">
        <w:rPr>
          <w:rFonts w:cstheme="minorHAnsi"/>
          <w:sz w:val="24"/>
          <w:szCs w:val="24"/>
        </w:rPr>
        <w:t>realizowanego w ramach Priorytetu 8. Fundusze europejskie dla sprawiedliwej transformacji Małopolski Zachodniej; Działanie 8.1 – Działania na rzecz poprawy sytuacji na rynku pracy, typ projektu A: kompleksowe programy transformacji i wsparcia na rynku pracy z Funduszu Sprawiedliwej Transformacji</w:t>
      </w:r>
      <w:r w:rsidRPr="006A1A9A">
        <w:rPr>
          <w:rFonts w:cstheme="minorHAnsi"/>
          <w:sz w:val="24"/>
          <w:szCs w:val="24"/>
        </w:rPr>
        <w:t>, oświadczam, że w stosunku do reprezentowanego przeze mnie Wykonawcy:</w:t>
      </w:r>
    </w:p>
    <w:p w14:paraId="4EE67BE3" w14:textId="77777777" w:rsidR="00DE525C" w:rsidRPr="006A1A9A" w:rsidRDefault="00DE525C" w:rsidP="00DE525C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6A1A9A">
        <w:rPr>
          <w:rFonts w:asciiTheme="minorHAnsi" w:hAnsiTheme="minorHAnsi" w:cstheme="minorHAnsi"/>
          <w:b/>
          <w:bCs/>
        </w:rPr>
        <w:t>nie zachodzi przesłanka wykluczenia z postępowania określona w art. 7 ustawy z dnia 13 kwietnia 2022r. o szczególnych rozwiązaniach w zakresie przeciwdziałania wspieraniu agresji na Ukrainę oraz służących ochronie bezpieczeństwa narodowego (Dz.U. z 2022r. poz.835)</w:t>
      </w:r>
    </w:p>
    <w:p w14:paraId="7B2B8D73" w14:textId="77777777" w:rsidR="00DE525C" w:rsidRPr="006A1A9A" w:rsidRDefault="00DE525C" w:rsidP="00DE525C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50DE7AC0" w14:textId="77777777" w:rsidR="00DE525C" w:rsidRPr="006A1A9A" w:rsidRDefault="00DE525C" w:rsidP="00DE525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1A9A">
        <w:rPr>
          <w:rFonts w:asciiTheme="minorHAnsi" w:hAnsiTheme="minorHAnsi" w:cstheme="minorHAnsi"/>
          <w:sz w:val="22"/>
          <w:szCs w:val="22"/>
        </w:rPr>
        <w:t>Pouczenie:</w:t>
      </w:r>
    </w:p>
    <w:p w14:paraId="0217E8E7" w14:textId="77777777" w:rsidR="00DE525C" w:rsidRPr="006A1A9A" w:rsidRDefault="00DE525C" w:rsidP="00DE525C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A1A9A">
        <w:rPr>
          <w:rFonts w:asciiTheme="minorHAnsi" w:hAnsiTheme="minorHAnsi" w:cstheme="minorHAnsi"/>
          <w:sz w:val="22"/>
          <w:szCs w:val="22"/>
        </w:rPr>
        <w:t>Osoba lub podmiot podlegające wykluczeniu na podstawie art.7 ust.1 ustawy z dnia 13 kwietnia 2022r. o szczególnych rozwiązaniach w zakresie przeciwdziałania wspieraniu agresji na Ukrainę oraz służących ochronie bezpieczeństwa narodowego ( Dz.U. z 2022r. poz.835), które w okresie tego wykluczenia ubiegają się o udzielenie zamówienia publicznego lub dopuszczenie do udziału w konkursie lub biorą  udział w postępowaniu o udzielenie zamówienia publicznego lub w konkursie, podlegają karze pieniężnej. Karę pieniężną nakłada Prezes Urzędu Zamówień Publicznych w drodze decyzji , w wysokości do 20 000,00 zł.</w:t>
      </w:r>
    </w:p>
    <w:p w14:paraId="6A4E8E87" w14:textId="77777777" w:rsidR="00DE525C" w:rsidRPr="006A1A9A" w:rsidRDefault="00DE525C" w:rsidP="00DE525C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14:paraId="62BEBC1E" w14:textId="77777777" w:rsidR="00DE525C" w:rsidRDefault="00DE525C" w:rsidP="00DE525C">
      <w:pPr>
        <w:pStyle w:val="Default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E0E0E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 xml:space="preserve">            </w:t>
      </w:r>
    </w:p>
    <w:p w14:paraId="4A43AB08" w14:textId="77777777" w:rsidR="00DE525C" w:rsidRDefault="00DE525C" w:rsidP="00DE525C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……………………………………………………………………..</w:t>
      </w:r>
    </w:p>
    <w:p w14:paraId="21052D79" w14:textId="77777777" w:rsidR="00DE525C" w:rsidRDefault="00DE525C" w:rsidP="00DE525C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                                      /czytelny podpis osoby upoważnionej do reprezentowania Wykonawcy/</w:t>
      </w:r>
    </w:p>
    <w:p w14:paraId="5EAE2D15" w14:textId="77777777" w:rsidR="00DE525C" w:rsidRDefault="00DE525C" w:rsidP="00DE525C">
      <w:pPr>
        <w:rPr>
          <w:rFonts w:ascii="Calibri" w:hAnsi="Calibri"/>
        </w:rPr>
      </w:pPr>
    </w:p>
    <w:p w14:paraId="6E7DFDCF" w14:textId="15E3A0D4" w:rsidR="000D04D6" w:rsidRDefault="000D04D6">
      <w:pPr>
        <w:rPr>
          <w:rFonts w:ascii="Calibri" w:hAnsi="Calibri"/>
        </w:rPr>
      </w:pPr>
    </w:p>
    <w:p w14:paraId="4E1BC39C" w14:textId="77777777" w:rsidR="000D04D6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A0CE4B8" w14:textId="77777777" w:rsidR="000D04D6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82FA65A" w14:textId="77777777" w:rsidR="000D04D6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C240A5A" w14:textId="77777777" w:rsidR="000D04D6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982CAA5" w14:textId="77777777" w:rsidR="000D04D6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0BD2F87" w14:textId="6DAE0F03" w:rsidR="000D04D6" w:rsidRPr="006F1339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822134">
        <w:rPr>
          <w:rFonts w:ascii="Tahoma" w:hAnsi="Tahoma" w:cs="Tahoma"/>
          <w:sz w:val="20"/>
          <w:szCs w:val="20"/>
        </w:rPr>
        <w:t xml:space="preserve">……………………..………………….                                                                       …………………………………                                  (Wykonawca)                                                                                                </w:t>
      </w:r>
      <w:r w:rsidRPr="006F1339">
        <w:rPr>
          <w:rFonts w:ascii="Tahoma" w:hAnsi="Tahoma" w:cs="Tahoma"/>
          <w:sz w:val="20"/>
          <w:szCs w:val="20"/>
        </w:rPr>
        <w:t>( Miejscowość, data)</w:t>
      </w:r>
    </w:p>
    <w:p w14:paraId="64D519DE" w14:textId="77777777" w:rsidR="000D04D6" w:rsidRPr="006F1339" w:rsidRDefault="000D04D6" w:rsidP="000D04D6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E4E52F5" w14:textId="77777777" w:rsidR="000D04D6" w:rsidRPr="006F1339" w:rsidRDefault="000D04D6" w:rsidP="000D04D6">
      <w:pPr>
        <w:rPr>
          <w:rFonts w:ascii="Tahoma" w:hAnsi="Tahoma" w:cs="Tahoma"/>
          <w:sz w:val="20"/>
          <w:szCs w:val="20"/>
        </w:rPr>
      </w:pPr>
    </w:p>
    <w:p w14:paraId="7DD15DC3" w14:textId="77777777" w:rsidR="000D04D6" w:rsidRDefault="000D04D6" w:rsidP="000D04D6">
      <w:pPr>
        <w:jc w:val="center"/>
        <w:rPr>
          <w:rFonts w:ascii="Tahoma" w:hAnsi="Tahoma" w:cs="Tahoma"/>
          <w:b/>
          <w:i/>
          <w:sz w:val="20"/>
          <w:szCs w:val="20"/>
        </w:rPr>
      </w:pPr>
    </w:p>
    <w:p w14:paraId="5522E9AB" w14:textId="655301D8" w:rsidR="000D04D6" w:rsidRDefault="000D04D6" w:rsidP="000D04D6">
      <w:pPr>
        <w:rPr>
          <w:rFonts w:ascii="Calibri" w:hAnsi="Calibri"/>
        </w:rPr>
      </w:pPr>
      <w:r w:rsidRPr="006A1A9A">
        <w:rPr>
          <w:rFonts w:cstheme="minorHAnsi"/>
          <w:b/>
          <w:i/>
          <w:sz w:val="24"/>
          <w:szCs w:val="24"/>
        </w:rPr>
        <w:t xml:space="preserve">Oświadczenie </w:t>
      </w:r>
    </w:p>
    <w:p w14:paraId="24A388A0" w14:textId="77777777" w:rsidR="000D04D6" w:rsidRPr="000D04D6" w:rsidRDefault="000D04D6" w:rsidP="000D04D6">
      <w:pPr>
        <w:tabs>
          <w:tab w:val="left" w:pos="-720"/>
        </w:tabs>
        <w:spacing w:line="360" w:lineRule="auto"/>
        <w:jc w:val="both"/>
        <w:rPr>
          <w:rFonts w:cstheme="minorHAnsi"/>
          <w:sz w:val="24"/>
          <w:szCs w:val="24"/>
        </w:rPr>
      </w:pPr>
    </w:p>
    <w:p w14:paraId="3107061B" w14:textId="77777777" w:rsidR="00E42AF3" w:rsidRDefault="000D04D6" w:rsidP="00E42AF3">
      <w:pPr>
        <w:tabs>
          <w:tab w:val="left" w:pos="-72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A1A9A">
        <w:rPr>
          <w:rFonts w:cstheme="minorHAnsi"/>
          <w:sz w:val="24"/>
          <w:szCs w:val="24"/>
        </w:rPr>
        <w:t xml:space="preserve">W  związku ze złożeniem oferty na </w:t>
      </w:r>
      <w:r w:rsidRPr="00E42AF3">
        <w:rPr>
          <w:rFonts w:cstheme="minorHAnsi"/>
          <w:b/>
          <w:bCs/>
          <w:sz w:val="24"/>
          <w:szCs w:val="24"/>
        </w:rPr>
        <w:t>świadczenie usług doradczych</w:t>
      </w:r>
      <w:r w:rsidRPr="000D04D6">
        <w:rPr>
          <w:rFonts w:cstheme="minorHAnsi"/>
          <w:sz w:val="24"/>
          <w:szCs w:val="24"/>
        </w:rPr>
        <w:t xml:space="preserve"> </w:t>
      </w:r>
      <w:r w:rsidRPr="006A1A9A">
        <w:rPr>
          <w:rFonts w:cstheme="minorHAnsi"/>
          <w:sz w:val="24"/>
          <w:szCs w:val="24"/>
        </w:rPr>
        <w:t>w ramach projektu p</w:t>
      </w:r>
      <w:r>
        <w:rPr>
          <w:rFonts w:cstheme="minorHAnsi"/>
          <w:sz w:val="24"/>
          <w:szCs w:val="24"/>
        </w:rPr>
        <w:t>n.</w:t>
      </w:r>
      <w:r w:rsidRPr="006A1A9A">
        <w:rPr>
          <w:rFonts w:cstheme="minorHAnsi"/>
          <w:sz w:val="24"/>
          <w:szCs w:val="24"/>
        </w:rPr>
        <w:t xml:space="preserve"> AKCJA ZAWODOWA TRANSFORMACJA </w:t>
      </w:r>
      <w:r w:rsidRPr="00BF080C">
        <w:rPr>
          <w:rFonts w:cstheme="minorHAnsi"/>
          <w:sz w:val="24"/>
          <w:szCs w:val="24"/>
        </w:rPr>
        <w:t>realizowanego w ramach Priorytetu 8. Fundusze europejskie dla sprawiedliwej transformacji Małopolski Zachodniej; Działanie 8.1 – Działania na rzecz poprawy sytuacji na rynku pracy, typ projektu A: kompleksowe programy transformacji i wsparcia na rynku pracy z Funduszu Sprawiedliwej Transformacji</w:t>
      </w:r>
      <w:r w:rsidRPr="006A1A9A">
        <w:rPr>
          <w:rFonts w:cstheme="minorHAnsi"/>
          <w:sz w:val="24"/>
          <w:szCs w:val="24"/>
        </w:rPr>
        <w:t>,</w:t>
      </w:r>
      <w:r w:rsidRPr="000D04D6">
        <w:rPr>
          <w:rFonts w:cstheme="minorHAnsi"/>
          <w:sz w:val="24"/>
          <w:szCs w:val="24"/>
        </w:rPr>
        <w:t xml:space="preserve"> zobowiązuje się do przestrzegania art. 5l rozporządzenia Rady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 xml:space="preserve">(UE) nr 833/2014 z 8 kwietnia 2022 r., a w szczególności </w:t>
      </w:r>
      <w:r w:rsidR="00E42AF3">
        <w:rPr>
          <w:rFonts w:cstheme="minorHAnsi"/>
          <w:sz w:val="24"/>
          <w:szCs w:val="24"/>
        </w:rPr>
        <w:t xml:space="preserve">do </w:t>
      </w:r>
      <w:r w:rsidRPr="000D04D6">
        <w:rPr>
          <w:rFonts w:cstheme="minorHAnsi"/>
          <w:sz w:val="24"/>
          <w:szCs w:val="24"/>
        </w:rPr>
        <w:t>zakazu udzielania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>bezpośredniego lub pośredniego wsparcia, w tym udzielania finansowania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>i pomocy finansowej lub przyznawania jakichkolwiek korzyści w ramach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>programu Unii, Euratomu lub krajowego programu państwa członkowskiego,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>na rzecz jakichkolwiek osób prawnych, podmiotów lub organów z siedzibą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cstheme="minorHAnsi"/>
          <w:sz w:val="24"/>
          <w:szCs w:val="24"/>
        </w:rPr>
        <w:t>w Rosji, które w ponad 50% są własnością publiczną lub są pod kontrolą</w:t>
      </w:r>
      <w:r w:rsidR="00E42AF3">
        <w:rPr>
          <w:rFonts w:cstheme="minorHAnsi"/>
          <w:sz w:val="24"/>
          <w:szCs w:val="24"/>
        </w:rPr>
        <w:t xml:space="preserve"> </w:t>
      </w:r>
      <w:r w:rsidRPr="000D04D6">
        <w:rPr>
          <w:rFonts w:ascii="Calibri" w:hAnsi="Calibri"/>
        </w:rPr>
        <w:t>publiczną.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 </w:t>
      </w:r>
    </w:p>
    <w:p w14:paraId="1A133AA9" w14:textId="77777777" w:rsidR="00E42AF3" w:rsidRDefault="00E42AF3" w:rsidP="00E42AF3">
      <w:pPr>
        <w:tabs>
          <w:tab w:val="left" w:pos="-72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0061B15" w14:textId="77777777" w:rsidR="00E42AF3" w:rsidRDefault="00E42AF3" w:rsidP="00E42AF3">
      <w:pPr>
        <w:tabs>
          <w:tab w:val="left" w:pos="-72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424F81B" w14:textId="77777777" w:rsidR="00E42AF3" w:rsidRDefault="00E42AF3" w:rsidP="00E42AF3">
      <w:pPr>
        <w:tabs>
          <w:tab w:val="left" w:pos="-72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AE2771B" w14:textId="55499D50" w:rsidR="000D04D6" w:rsidRDefault="000D04D6" w:rsidP="00E42AF3">
      <w:pPr>
        <w:tabs>
          <w:tab w:val="left" w:pos="-720"/>
        </w:tabs>
        <w:spacing w:line="360" w:lineRule="auto"/>
        <w:ind w:left="495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……………………………………………………………………..</w:t>
      </w:r>
    </w:p>
    <w:p w14:paraId="5D003C72" w14:textId="77777777" w:rsidR="000D04D6" w:rsidRDefault="000D04D6" w:rsidP="000D04D6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                                      /czytelny podpis osoby upoważnionej do reprezentowania Wykonawcy/</w:t>
      </w:r>
    </w:p>
    <w:p w14:paraId="539AF629" w14:textId="77777777" w:rsidR="000D04D6" w:rsidRDefault="000D04D6" w:rsidP="00581D35">
      <w:pPr>
        <w:rPr>
          <w:rFonts w:ascii="Calibri" w:hAnsi="Calibri"/>
        </w:rPr>
      </w:pPr>
    </w:p>
    <w:p w14:paraId="727EE3E9" w14:textId="77777777" w:rsidR="00AF2CCF" w:rsidRDefault="00AF2CCF"/>
    <w:sectPr w:rsidR="00AF2CCF" w:rsidSect="00D476F4">
      <w:headerReference w:type="default" r:id="rId7"/>
      <w:footerReference w:type="default" r:id="rId8"/>
      <w:pgSz w:w="11906" w:h="16838"/>
      <w:pgMar w:top="58" w:right="1133" w:bottom="720" w:left="993" w:header="0" w:footer="1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9BB99" w14:textId="77777777" w:rsidR="006D535A" w:rsidRDefault="006D535A" w:rsidP="00AF2CCF">
      <w:pPr>
        <w:spacing w:after="0" w:line="240" w:lineRule="auto"/>
      </w:pPr>
      <w:r>
        <w:separator/>
      </w:r>
    </w:p>
  </w:endnote>
  <w:endnote w:type="continuationSeparator" w:id="0">
    <w:p w14:paraId="615C518B" w14:textId="77777777" w:rsidR="006D535A" w:rsidRDefault="006D535A" w:rsidP="00AF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DFBAC" w14:textId="0B921D4D" w:rsidR="00D476F4" w:rsidRPr="00A73B75" w:rsidRDefault="00D476F4">
    <w:pPr>
      <w:pStyle w:val="Stopka"/>
      <w:rPr>
        <w:b/>
        <w:bCs/>
      </w:rPr>
    </w:pPr>
    <w:r w:rsidRPr="006A1A9A">
      <w:rPr>
        <w:rFonts w:cstheme="minorHAnsi"/>
        <w:sz w:val="24"/>
        <w:szCs w:val="24"/>
      </w:rPr>
      <w:t xml:space="preserve">ZAPYTANIE OFERTOWE nr </w:t>
    </w:r>
    <w:r w:rsidRPr="00EF65AE">
      <w:rPr>
        <w:rFonts w:cstheme="minorHAnsi"/>
        <w:sz w:val="24"/>
        <w:szCs w:val="24"/>
      </w:rPr>
      <w:t>FST/0027/DZ/0</w:t>
    </w:r>
    <w:r w:rsidR="00AD5E40">
      <w:rPr>
        <w:rFonts w:cstheme="minorHAnsi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BC18" w14:textId="77777777" w:rsidR="006D535A" w:rsidRDefault="006D535A" w:rsidP="00AF2CCF">
      <w:pPr>
        <w:spacing w:after="0" w:line="240" w:lineRule="auto"/>
      </w:pPr>
      <w:r>
        <w:separator/>
      </w:r>
    </w:p>
  </w:footnote>
  <w:footnote w:type="continuationSeparator" w:id="0">
    <w:p w14:paraId="2AF82DE7" w14:textId="77777777" w:rsidR="006D535A" w:rsidRDefault="006D535A" w:rsidP="00AF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64E0" w14:textId="77777777" w:rsidR="00C416E8" w:rsidRDefault="0032772D" w:rsidP="00C416E8">
    <w:pPr>
      <w:pStyle w:val="Nagwek"/>
      <w:rPr>
        <w:lang w:eastAsia="pl-PL"/>
      </w:rPr>
    </w:pPr>
    <w:r>
      <w:rPr>
        <w:rFonts w:ascii="Times New Roman" w:hAnsi="Times New Roman" w:cs="Times New Roman"/>
        <w:sz w:val="20"/>
        <w:szCs w:val="20"/>
      </w:rPr>
      <w:t xml:space="preserve">             </w:t>
    </w:r>
  </w:p>
  <w:p w14:paraId="7EDF3B60" w14:textId="63D94373" w:rsidR="00BE6AC9" w:rsidRDefault="00BE6AC9" w:rsidP="00BE6AC9">
    <w:pPr>
      <w:pStyle w:val="Nagwek"/>
      <w:rPr>
        <w:lang w:eastAsia="pl-PL"/>
      </w:rPr>
    </w:pPr>
    <w:r>
      <w:rPr>
        <w:noProof/>
      </w:rPr>
      <w:t xml:space="preserve">         </w:t>
    </w:r>
    <w:r>
      <w:rPr>
        <w:noProof/>
        <w:lang w:eastAsia="pl-PL"/>
      </w:rPr>
      <w:t xml:space="preserve">                      </w:t>
    </w:r>
  </w:p>
  <w:p w14:paraId="5EB8CAB5" w14:textId="048EF065" w:rsidR="007C23A5" w:rsidRPr="00C416E8" w:rsidRDefault="002F7B1A" w:rsidP="00C416E8">
    <w:pPr>
      <w:pStyle w:val="Nagwek"/>
    </w:pPr>
    <w:r>
      <w:t xml:space="preserve">    </w:t>
    </w:r>
    <w:r w:rsidR="003E4561">
      <w:rPr>
        <w:noProof/>
      </w:rPr>
      <w:drawing>
        <wp:inline distT="0" distB="0" distL="0" distR="0" wp14:anchorId="7AA915E6" wp14:editId="43BA1622">
          <wp:extent cx="5760720" cy="493395"/>
          <wp:effectExtent l="0" t="0" r="0" b="0"/>
          <wp:docPr id="1428931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56263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3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15D0A"/>
    <w:multiLevelType w:val="hybridMultilevel"/>
    <w:tmpl w:val="884409F6"/>
    <w:lvl w:ilvl="0" w:tplc="2ED4C77C">
      <w:start w:val="2"/>
      <w:numFmt w:val="decimal"/>
      <w:lvlText w:val="%1)"/>
      <w:lvlJc w:val="left"/>
      <w:pPr>
        <w:ind w:left="11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num w:numId="1" w16cid:durableId="149857230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A0D"/>
    <w:rsid w:val="00041430"/>
    <w:rsid w:val="00051DB9"/>
    <w:rsid w:val="0006249A"/>
    <w:rsid w:val="000642BA"/>
    <w:rsid w:val="0007091E"/>
    <w:rsid w:val="000940B4"/>
    <w:rsid w:val="000D04D6"/>
    <w:rsid w:val="000D77C9"/>
    <w:rsid w:val="000E6F53"/>
    <w:rsid w:val="00123388"/>
    <w:rsid w:val="00162D71"/>
    <w:rsid w:val="0017383E"/>
    <w:rsid w:val="00174280"/>
    <w:rsid w:val="0019245F"/>
    <w:rsid w:val="001925DA"/>
    <w:rsid w:val="001A0018"/>
    <w:rsid w:val="001A30E9"/>
    <w:rsid w:val="001E0516"/>
    <w:rsid w:val="001E24C3"/>
    <w:rsid w:val="002022CE"/>
    <w:rsid w:val="0022478C"/>
    <w:rsid w:val="00232575"/>
    <w:rsid w:val="002430D3"/>
    <w:rsid w:val="0024522D"/>
    <w:rsid w:val="00251CE5"/>
    <w:rsid w:val="00252696"/>
    <w:rsid w:val="002715A8"/>
    <w:rsid w:val="002931F7"/>
    <w:rsid w:val="002B7961"/>
    <w:rsid w:val="002F25D2"/>
    <w:rsid w:val="002F6766"/>
    <w:rsid w:val="002F7B1A"/>
    <w:rsid w:val="00307712"/>
    <w:rsid w:val="0032772D"/>
    <w:rsid w:val="00336186"/>
    <w:rsid w:val="00336E18"/>
    <w:rsid w:val="0037583A"/>
    <w:rsid w:val="003761F1"/>
    <w:rsid w:val="003C01EC"/>
    <w:rsid w:val="003C55F3"/>
    <w:rsid w:val="003E2A86"/>
    <w:rsid w:val="003E4561"/>
    <w:rsid w:val="004322B0"/>
    <w:rsid w:val="004335C3"/>
    <w:rsid w:val="0046020E"/>
    <w:rsid w:val="00473E40"/>
    <w:rsid w:val="00476198"/>
    <w:rsid w:val="00476E18"/>
    <w:rsid w:val="00493B49"/>
    <w:rsid w:val="004E5A33"/>
    <w:rsid w:val="004F2C15"/>
    <w:rsid w:val="00526430"/>
    <w:rsid w:val="00581D35"/>
    <w:rsid w:val="00583676"/>
    <w:rsid w:val="005848E3"/>
    <w:rsid w:val="005A499B"/>
    <w:rsid w:val="005B1EBB"/>
    <w:rsid w:val="005C71CD"/>
    <w:rsid w:val="005D0953"/>
    <w:rsid w:val="005E009C"/>
    <w:rsid w:val="005E4B5B"/>
    <w:rsid w:val="005E63AD"/>
    <w:rsid w:val="006119B5"/>
    <w:rsid w:val="00615C8D"/>
    <w:rsid w:val="00623FF1"/>
    <w:rsid w:val="006472E5"/>
    <w:rsid w:val="00663CE5"/>
    <w:rsid w:val="006646F3"/>
    <w:rsid w:val="006736F6"/>
    <w:rsid w:val="006A17A8"/>
    <w:rsid w:val="006A1A9A"/>
    <w:rsid w:val="006C4712"/>
    <w:rsid w:val="006D3E57"/>
    <w:rsid w:val="006D535A"/>
    <w:rsid w:val="006D6CDE"/>
    <w:rsid w:val="006E3A0D"/>
    <w:rsid w:val="006F1339"/>
    <w:rsid w:val="00725165"/>
    <w:rsid w:val="007329FA"/>
    <w:rsid w:val="00735B6F"/>
    <w:rsid w:val="0078462E"/>
    <w:rsid w:val="007850F5"/>
    <w:rsid w:val="007C23A5"/>
    <w:rsid w:val="007C3FF5"/>
    <w:rsid w:val="007E1EEB"/>
    <w:rsid w:val="00805DDC"/>
    <w:rsid w:val="00822134"/>
    <w:rsid w:val="00853ED7"/>
    <w:rsid w:val="00897360"/>
    <w:rsid w:val="008C7140"/>
    <w:rsid w:val="008E39A6"/>
    <w:rsid w:val="008F24CA"/>
    <w:rsid w:val="009015CF"/>
    <w:rsid w:val="0093774F"/>
    <w:rsid w:val="0094574E"/>
    <w:rsid w:val="0097463D"/>
    <w:rsid w:val="00975F8B"/>
    <w:rsid w:val="00977F7A"/>
    <w:rsid w:val="009A7AEC"/>
    <w:rsid w:val="009B1220"/>
    <w:rsid w:val="009B325E"/>
    <w:rsid w:val="009E2442"/>
    <w:rsid w:val="00A27077"/>
    <w:rsid w:val="00A362AF"/>
    <w:rsid w:val="00A46987"/>
    <w:rsid w:val="00A5459E"/>
    <w:rsid w:val="00A679F1"/>
    <w:rsid w:val="00A73B75"/>
    <w:rsid w:val="00AA37BB"/>
    <w:rsid w:val="00AA5EC5"/>
    <w:rsid w:val="00AD0DEA"/>
    <w:rsid w:val="00AD5E40"/>
    <w:rsid w:val="00AF2CCF"/>
    <w:rsid w:val="00B3509B"/>
    <w:rsid w:val="00B41685"/>
    <w:rsid w:val="00B63202"/>
    <w:rsid w:val="00B657B3"/>
    <w:rsid w:val="00B977D6"/>
    <w:rsid w:val="00BA3033"/>
    <w:rsid w:val="00BB3DF9"/>
    <w:rsid w:val="00BC4DFC"/>
    <w:rsid w:val="00BD615C"/>
    <w:rsid w:val="00BE6AC9"/>
    <w:rsid w:val="00BF080C"/>
    <w:rsid w:val="00BF4B7A"/>
    <w:rsid w:val="00C15C7B"/>
    <w:rsid w:val="00C416E8"/>
    <w:rsid w:val="00C82BE4"/>
    <w:rsid w:val="00C94E90"/>
    <w:rsid w:val="00CA6EE0"/>
    <w:rsid w:val="00D04252"/>
    <w:rsid w:val="00D249EB"/>
    <w:rsid w:val="00D2710C"/>
    <w:rsid w:val="00D42D79"/>
    <w:rsid w:val="00D476F4"/>
    <w:rsid w:val="00D750AC"/>
    <w:rsid w:val="00D94977"/>
    <w:rsid w:val="00DA02D7"/>
    <w:rsid w:val="00DA6535"/>
    <w:rsid w:val="00DB3C51"/>
    <w:rsid w:val="00DC3BD2"/>
    <w:rsid w:val="00DE525C"/>
    <w:rsid w:val="00DE5863"/>
    <w:rsid w:val="00E049ED"/>
    <w:rsid w:val="00E25E6F"/>
    <w:rsid w:val="00E405EF"/>
    <w:rsid w:val="00E42AF3"/>
    <w:rsid w:val="00E452B6"/>
    <w:rsid w:val="00E80367"/>
    <w:rsid w:val="00E951C4"/>
    <w:rsid w:val="00EA4015"/>
    <w:rsid w:val="00EB4D14"/>
    <w:rsid w:val="00EC03DB"/>
    <w:rsid w:val="00EC36AC"/>
    <w:rsid w:val="00EC4342"/>
    <w:rsid w:val="00ED1CFA"/>
    <w:rsid w:val="00EE762F"/>
    <w:rsid w:val="00EF3FE3"/>
    <w:rsid w:val="00EF65AE"/>
    <w:rsid w:val="00F00C56"/>
    <w:rsid w:val="00F15C85"/>
    <w:rsid w:val="00F758FE"/>
    <w:rsid w:val="00F8055F"/>
    <w:rsid w:val="00F86ABF"/>
    <w:rsid w:val="00F93577"/>
    <w:rsid w:val="00F94028"/>
    <w:rsid w:val="00FD6D45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33F08"/>
  <w15:docId w15:val="{1DBFE34A-06AC-416F-8ADF-D5DE2267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4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2CCF"/>
  </w:style>
  <w:style w:type="paragraph" w:styleId="Stopka">
    <w:name w:val="footer"/>
    <w:basedOn w:val="Normalny"/>
    <w:link w:val="StopkaZnak"/>
    <w:uiPriority w:val="99"/>
    <w:unhideWhenUsed/>
    <w:rsid w:val="00AF2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2CCF"/>
  </w:style>
  <w:style w:type="paragraph" w:styleId="Tekstdymka">
    <w:name w:val="Balloon Text"/>
    <w:basedOn w:val="Normalny"/>
    <w:link w:val="TekstdymkaZnak"/>
    <w:uiPriority w:val="99"/>
    <w:semiHidden/>
    <w:unhideWhenUsed/>
    <w:rsid w:val="00A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CC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581D35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uiPriority w:val="99"/>
    <w:rsid w:val="00581D3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odstawowy">
    <w:name w:val="podstawowy"/>
    <w:basedOn w:val="Normalny"/>
    <w:rsid w:val="00583676"/>
    <w:pPr>
      <w:suppressAutoHyphens/>
      <w:autoSpaceDE w:val="0"/>
      <w:spacing w:after="0" w:line="280" w:lineRule="atLeast"/>
      <w:ind w:firstLine="397"/>
      <w:jc w:val="both"/>
    </w:pPr>
    <w:rPr>
      <w:rFonts w:ascii="Arial" w:eastAsia="Calibri" w:hAnsi="Arial" w:cs="Arial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RPO%20-%207.4.1\Realizacja\kadry\papier%20z%20logo%20-%20pozostal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z logo - pozostale</Template>
  <TotalTime>38</TotalTime>
  <Pages>2</Pages>
  <Words>476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Małgorzata Pawłowska</cp:lastModifiedBy>
  <cp:revision>20</cp:revision>
  <cp:lastPrinted>2022-10-02T08:11:00Z</cp:lastPrinted>
  <dcterms:created xsi:type="dcterms:W3CDTF">2024-02-08T23:56:00Z</dcterms:created>
  <dcterms:modified xsi:type="dcterms:W3CDTF">2026-04-21T17:28:00Z</dcterms:modified>
</cp:coreProperties>
</file>